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北京市大兴区黄村镇民生保障办公室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——发放临时救助金项目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项目申报单位（科室）：民生保障办公室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主管部门（区直或镇）：大兴区民政局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项目申报时间：2024年8月14日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发放临时救助金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民生保障办公室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大兴区民政局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盛亚杰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13520211653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人员政策类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依据大兴区民政局大兴区财政局关于落实《北京市人民政府关于进一步完善本市临时救助制度的通知》（京兴民发【2015】40号）。2025年预计临时备用金100000元。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lang w:val="en-US" w:eastAsia="zh-CN"/>
              </w:rPr>
              <w:t>临时救助金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总结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  10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民生保障办公室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322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69262650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大兴区民政局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返城知青救助金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/>
          <w:sz w:val="32"/>
          <w:szCs w:val="32"/>
          <w:lang w:val="en-US" w:eastAsia="zh-CN"/>
        </w:rPr>
        <w:t>发放临时救助金</w:t>
      </w:r>
    </w:p>
    <w:p>
      <w:pPr>
        <w:numPr>
          <w:ilvl w:val="0"/>
          <w:numId w:val="0"/>
        </w:num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/>
          <w:sz w:val="32"/>
          <w:szCs w:val="32"/>
          <w:lang w:val="en-US" w:eastAsia="zh-CN"/>
        </w:rPr>
        <w:t>发放临时救助金</w:t>
      </w:r>
    </w:p>
    <w:p>
      <w:pPr>
        <w:numPr>
          <w:ilvl w:val="0"/>
          <w:numId w:val="0"/>
        </w:numPr>
        <w:jc w:val="left"/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/>
          <w:sz w:val="32"/>
          <w:szCs w:val="32"/>
          <w:lang w:val="en-US" w:eastAsia="zh-CN"/>
        </w:rPr>
        <w:t>临时救助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人员增减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发放临时救助金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根据文件要求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根据文件要求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87833F4"/>
    <w:rsid w:val="090B2453"/>
    <w:rsid w:val="0A5D4D63"/>
    <w:rsid w:val="13F73D10"/>
    <w:rsid w:val="18661DA4"/>
    <w:rsid w:val="1F3B0915"/>
    <w:rsid w:val="26D96FCC"/>
    <w:rsid w:val="2F471EE1"/>
    <w:rsid w:val="308113CB"/>
    <w:rsid w:val="34B53ED7"/>
    <w:rsid w:val="42E020D8"/>
    <w:rsid w:val="45047EF5"/>
    <w:rsid w:val="49F0238E"/>
    <w:rsid w:val="4F815F87"/>
    <w:rsid w:val="52FF6745"/>
    <w:rsid w:val="54F9326F"/>
    <w:rsid w:val="59467262"/>
    <w:rsid w:val="616D2D10"/>
    <w:rsid w:val="625005B0"/>
    <w:rsid w:val="651C2939"/>
    <w:rsid w:val="69773E40"/>
    <w:rsid w:val="6D535020"/>
    <w:rsid w:val="722C28C1"/>
    <w:rsid w:val="751C13E9"/>
    <w:rsid w:val="7C8D7F4E"/>
    <w:rsid w:val="7DDB32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2024-08-23T01:35:04Z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